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3E3AE" w14:textId="77777777" w:rsidR="002F7CB2" w:rsidRDefault="002F7CB2" w:rsidP="002F7C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RYGGEWEY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08250A6" w14:textId="77777777" w:rsidR="002F7CB2" w:rsidRDefault="002F7CB2" w:rsidP="002F7CB2">
      <w:pPr>
        <w:pStyle w:val="NoSpacing"/>
        <w:rPr>
          <w:rFonts w:cs="Times New Roman"/>
          <w:szCs w:val="24"/>
        </w:rPr>
      </w:pPr>
    </w:p>
    <w:p w14:paraId="225C99E4" w14:textId="77777777" w:rsidR="002F7CB2" w:rsidRDefault="002F7CB2" w:rsidP="002F7CB2">
      <w:pPr>
        <w:pStyle w:val="NoSpacing"/>
        <w:rPr>
          <w:rFonts w:cs="Times New Roman"/>
          <w:szCs w:val="24"/>
        </w:rPr>
      </w:pPr>
    </w:p>
    <w:p w14:paraId="55889266" w14:textId="77777777" w:rsidR="002F7CB2" w:rsidRDefault="002F7CB2" w:rsidP="002F7C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Roger Luton of Newton Bushell,</w:t>
      </w:r>
    </w:p>
    <w:p w14:paraId="73653ED6" w14:textId="77777777" w:rsidR="002F7CB2" w:rsidRDefault="002F7CB2" w:rsidP="002F7C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Devon(q.v.).</w:t>
      </w:r>
    </w:p>
    <w:p w14:paraId="0E288FEE" w14:textId="77777777" w:rsidR="002F7CB2" w:rsidRDefault="002F7CB2" w:rsidP="002F7C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5265E6C" w14:textId="77777777" w:rsidR="002F7CB2" w:rsidRDefault="002F7CB2" w:rsidP="002F7CB2">
      <w:pPr>
        <w:pStyle w:val="NoSpacing"/>
        <w:rPr>
          <w:rFonts w:cs="Times New Roman"/>
          <w:szCs w:val="24"/>
        </w:rPr>
      </w:pPr>
    </w:p>
    <w:p w14:paraId="6C014194" w14:textId="77777777" w:rsidR="002F7CB2" w:rsidRDefault="002F7CB2" w:rsidP="002F7CB2">
      <w:pPr>
        <w:pStyle w:val="NoSpacing"/>
        <w:rPr>
          <w:rFonts w:cs="Times New Roman"/>
          <w:szCs w:val="24"/>
        </w:rPr>
      </w:pPr>
    </w:p>
    <w:p w14:paraId="073DBDA2" w14:textId="77777777" w:rsidR="002F7CB2" w:rsidRDefault="002F7CB2" w:rsidP="002F7CB2">
      <w:pPr>
        <w:pStyle w:val="NoSpacing"/>
        <w:rPr>
          <w:rFonts w:cs="Times New Roman"/>
          <w:szCs w:val="24"/>
          <w:u w:val="single"/>
        </w:rPr>
      </w:pPr>
      <w:r>
        <w:rPr>
          <w:rFonts w:cs="Times New Roman"/>
          <w:szCs w:val="24"/>
        </w:rPr>
        <w:t>7 March 2024</w:t>
      </w:r>
    </w:p>
    <w:p w14:paraId="66A0B4DC" w14:textId="77777777" w:rsidR="002F7CB2" w:rsidRDefault="002F7CB2" w:rsidP="002F7CB2">
      <w:pPr>
        <w:pStyle w:val="NoSpacing"/>
        <w:rPr>
          <w:rFonts w:cs="Times New Roman"/>
          <w:szCs w:val="24"/>
        </w:rPr>
      </w:pPr>
    </w:p>
    <w:p w14:paraId="03F50D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9199E" w14:textId="77777777" w:rsidR="002F7CB2" w:rsidRDefault="002F7CB2" w:rsidP="009139A6">
      <w:r>
        <w:separator/>
      </w:r>
    </w:p>
  </w:endnote>
  <w:endnote w:type="continuationSeparator" w:id="0">
    <w:p w14:paraId="1AC1500B" w14:textId="77777777" w:rsidR="002F7CB2" w:rsidRDefault="002F7C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EE0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59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ED6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6F26F" w14:textId="77777777" w:rsidR="002F7CB2" w:rsidRDefault="002F7CB2" w:rsidP="009139A6">
      <w:r>
        <w:separator/>
      </w:r>
    </w:p>
  </w:footnote>
  <w:footnote w:type="continuationSeparator" w:id="0">
    <w:p w14:paraId="16501336" w14:textId="77777777" w:rsidR="002F7CB2" w:rsidRDefault="002F7C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38E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204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AA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CB2"/>
    <w:rsid w:val="000666E0"/>
    <w:rsid w:val="002510B7"/>
    <w:rsid w:val="00270799"/>
    <w:rsid w:val="002F7CB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A7450"/>
  <w15:chartTrackingRefBased/>
  <w15:docId w15:val="{4C864E0A-3A5B-4B7C-82FB-F7E37FEE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F7C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2024-04-07T18:36:00Z</dcterms:created>
  <dcterms:modified xsi:type="dcterms:W3CDTF">2024-04-07T18:36:00Z</dcterms:modified>
</cp:coreProperties>
</file>